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BE4AC7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07143/016-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F31681">
          <w:t xml:space="preserve">22.09.2016 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F31681">
          <w:rPr>
            <w:bCs/>
          </w:rPr>
          <w:t xml:space="preserve">17.10.2016 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BE4AC7" w:rsidRPr="00BE4AC7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BE4AC7" w:rsidRPr="00BE4AC7">
          <w:rPr>
            <w:rStyle w:val="aa"/>
          </w:rPr>
          <w:t>440052, г. Пенза, ул. Ново-Тамбовская, д.9;</w:t>
        </w:r>
        <w:r w:rsidR="00BE4AC7" w:rsidRPr="00BE4AC7">
          <w:rPr>
            <w:u w:val="single"/>
          </w:rPr>
          <w:t xml:space="preserve"> г. Пенза, Автоматный переулок, д. 2А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BE4AC7" w:rsidRPr="00BE4AC7">
          <w:rPr>
            <w:rStyle w:val="aa"/>
          </w:rPr>
          <w:t xml:space="preserve"> 5 хирургическое отделение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BE4AC7" w:rsidRPr="00BE4AC7">
          <w:rPr>
            <w:u w:val="single"/>
          </w:rPr>
          <w:t xml:space="preserve"> 07143/016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BE4AC7" w:rsidRPr="00BE4AC7">
          <w:rPr>
            <w:rStyle w:val="aa"/>
          </w:rPr>
          <w:t xml:space="preserve"> Старшая </w:t>
        </w:r>
        <w:r w:rsidR="00BE4AC7" w:rsidRPr="00BE4AC7">
          <w:rPr>
            <w:u w:val="single"/>
          </w:rPr>
          <w:t xml:space="preserve">медицинская сестра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BE4AC7" w:rsidRPr="00BE4AC7">
          <w:rPr>
            <w:rStyle w:val="aa"/>
          </w:rPr>
          <w:t xml:space="preserve"> 24038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BE4AC7" w:rsidRPr="00BE4AC7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FA2899" w:rsidP="00AD14A4">
      <w:fldSimple w:instr=" DOCVARIABLE izm_nd_new \* MERGEFORMAT ">
        <w:r w:rsidR="00430176" w:rsidRPr="00430176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 w:rsidRPr="00430176">
              <w:rPr>
                <w:b/>
              </w:rPr>
              <w:t>Отделение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430176" w:rsidRPr="00F27D93" w:rsidRDefault="00017326" w:rsidP="00745D40">
            <w:pPr>
              <w:pStyle w:val="a8"/>
            </w:pPr>
            <w:r>
              <w:t>6</w:t>
            </w:r>
            <w:r w:rsidR="00430176">
              <w:t>0</w:t>
            </w: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430176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30176" w:rsidRPr="00F27D93" w:rsidRDefault="0017512F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430176" w:rsidRDefault="00430176" w:rsidP="00745D40">
            <w:pPr>
              <w:pStyle w:val="a8"/>
            </w:pP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430176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430176" w:rsidRDefault="004301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30176" w:rsidRDefault="004301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30176" w:rsidRDefault="0017512F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430176" w:rsidRDefault="00430176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17512F" w:rsidRPr="0017512F">
          <w:rPr>
            <w:bCs/>
          </w:rPr>
          <w:t>-</w:t>
        </w:r>
        <w:r w:rsidR="0017512F" w:rsidRPr="0017512F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17512F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30176" w:rsidTr="0043017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Митяева Ольга Александровна</w:t>
            </w:r>
          </w:p>
        </w:tc>
      </w:tr>
      <w:tr w:rsidR="00AA46ED" w:rsidRPr="00430176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176" w:rsidRDefault="00430176" w:rsidP="0076042D">
      <w:pPr>
        <w:pStyle w:val="a9"/>
      </w:pPr>
      <w:r>
        <w:separator/>
      </w:r>
    </w:p>
  </w:endnote>
  <w:endnote w:type="continuationSeparator" w:id="0">
    <w:p w:rsidR="00430176" w:rsidRDefault="00430176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BE4AC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07143/016-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FA2899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FA2899" w:rsidRPr="00751B84">
            <w:rPr>
              <w:rStyle w:val="ad"/>
              <w:sz w:val="20"/>
              <w:szCs w:val="20"/>
            </w:rPr>
            <w:fldChar w:fldCharType="separate"/>
          </w:r>
          <w:r w:rsidR="00BE4AC7">
            <w:rPr>
              <w:rStyle w:val="ad"/>
              <w:noProof/>
              <w:sz w:val="20"/>
              <w:szCs w:val="20"/>
            </w:rPr>
            <w:t>1</w:t>
          </w:r>
          <w:r w:rsidR="00FA2899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BE4AC7" w:rsidRPr="00BE4AC7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176" w:rsidRDefault="00430176" w:rsidP="0076042D">
      <w:pPr>
        <w:pStyle w:val="a9"/>
      </w:pPr>
      <w:r>
        <w:separator/>
      </w:r>
    </w:p>
  </w:footnote>
  <w:footnote w:type="continuationSeparator" w:id="0">
    <w:p w:rsidR="00430176" w:rsidRDefault="00430176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5 хирургическое отделение"/>
    <w:docVar w:name="class" w:val="3.2"/>
    <w:docVar w:name="close_doc_flag" w:val="0"/>
    <w:docVar w:name="co_classes" w:val="   "/>
    <w:docVar w:name="codeok" w:val=" 24038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actor_guid" w:val="DA29B8A0AE4F4AEAA8F68D20BD493727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07143/016- Б "/>
    <w:docVar w:name="oborud" w:val=" ПЭВМ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AAA8A559BCF2407E9E2E2B475EDD300A"/>
    <w:docVar w:name="rm_id" w:val="191"/>
    <w:docVar w:name="rm_name" w:val=" Старшая медицинская сестра "/>
    <w:docVar w:name="rm_number" w:val=" 07143/016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Отсутствуют "/>
    <w:docVar w:name="version" w:val="51"/>
    <w:docVar w:name="zona_name" w:val=" "/>
    <w:docVar w:name="zona_time" w:val=" "/>
  </w:docVars>
  <w:rsids>
    <w:rsidRoot w:val="00E7055F"/>
    <w:rsid w:val="00017326"/>
    <w:rsid w:val="00025683"/>
    <w:rsid w:val="00046815"/>
    <w:rsid w:val="0005566C"/>
    <w:rsid w:val="00090053"/>
    <w:rsid w:val="000A4A03"/>
    <w:rsid w:val="000B37AD"/>
    <w:rsid w:val="000D1F5B"/>
    <w:rsid w:val="00110025"/>
    <w:rsid w:val="001429B1"/>
    <w:rsid w:val="001607C8"/>
    <w:rsid w:val="00160BC4"/>
    <w:rsid w:val="0017512F"/>
    <w:rsid w:val="001F4D8D"/>
    <w:rsid w:val="00234932"/>
    <w:rsid w:val="00240A51"/>
    <w:rsid w:val="002913A7"/>
    <w:rsid w:val="002A637C"/>
    <w:rsid w:val="002C72A6"/>
    <w:rsid w:val="002D3F08"/>
    <w:rsid w:val="002E55C6"/>
    <w:rsid w:val="00305B2F"/>
    <w:rsid w:val="00367816"/>
    <w:rsid w:val="003876C3"/>
    <w:rsid w:val="003C24DB"/>
    <w:rsid w:val="0040104A"/>
    <w:rsid w:val="00402CAC"/>
    <w:rsid w:val="00430176"/>
    <w:rsid w:val="00444410"/>
    <w:rsid w:val="004A47AD"/>
    <w:rsid w:val="004C4DB2"/>
    <w:rsid w:val="004D2734"/>
    <w:rsid w:val="00506D53"/>
    <w:rsid w:val="005207DE"/>
    <w:rsid w:val="00524233"/>
    <w:rsid w:val="00530AAA"/>
    <w:rsid w:val="00563E94"/>
    <w:rsid w:val="00576095"/>
    <w:rsid w:val="005A3A36"/>
    <w:rsid w:val="005B466C"/>
    <w:rsid w:val="005B7FE8"/>
    <w:rsid w:val="005C0A9A"/>
    <w:rsid w:val="00603B23"/>
    <w:rsid w:val="00666B71"/>
    <w:rsid w:val="0069682B"/>
    <w:rsid w:val="006A3B18"/>
    <w:rsid w:val="006C28B3"/>
    <w:rsid w:val="007049EB"/>
    <w:rsid w:val="00710271"/>
    <w:rsid w:val="00717C9F"/>
    <w:rsid w:val="00725A10"/>
    <w:rsid w:val="00745D40"/>
    <w:rsid w:val="00751B84"/>
    <w:rsid w:val="007545C3"/>
    <w:rsid w:val="0076042D"/>
    <w:rsid w:val="007607D3"/>
    <w:rsid w:val="007A4C5E"/>
    <w:rsid w:val="007D1852"/>
    <w:rsid w:val="007D2CEA"/>
    <w:rsid w:val="007E1C92"/>
    <w:rsid w:val="0080697D"/>
    <w:rsid w:val="00824014"/>
    <w:rsid w:val="00856A6F"/>
    <w:rsid w:val="00883461"/>
    <w:rsid w:val="008E68DE"/>
    <w:rsid w:val="0090588D"/>
    <w:rsid w:val="0092778A"/>
    <w:rsid w:val="00967790"/>
    <w:rsid w:val="009A0939"/>
    <w:rsid w:val="00A12349"/>
    <w:rsid w:val="00A46BAC"/>
    <w:rsid w:val="00A87B75"/>
    <w:rsid w:val="00A91908"/>
    <w:rsid w:val="00AA4551"/>
    <w:rsid w:val="00AA46ED"/>
    <w:rsid w:val="00AA4DCC"/>
    <w:rsid w:val="00AD14A4"/>
    <w:rsid w:val="00AD724D"/>
    <w:rsid w:val="00AD7C32"/>
    <w:rsid w:val="00AF6413"/>
    <w:rsid w:val="00AF796F"/>
    <w:rsid w:val="00B04F25"/>
    <w:rsid w:val="00BA5029"/>
    <w:rsid w:val="00BC2F3C"/>
    <w:rsid w:val="00BE4AC7"/>
    <w:rsid w:val="00BE7053"/>
    <w:rsid w:val="00C02721"/>
    <w:rsid w:val="00C35B76"/>
    <w:rsid w:val="00C47C9B"/>
    <w:rsid w:val="00C560AA"/>
    <w:rsid w:val="00C62B11"/>
    <w:rsid w:val="00CE3307"/>
    <w:rsid w:val="00CF2E61"/>
    <w:rsid w:val="00CF7256"/>
    <w:rsid w:val="00D76DF8"/>
    <w:rsid w:val="00DB5302"/>
    <w:rsid w:val="00DD6B1F"/>
    <w:rsid w:val="00E124F4"/>
    <w:rsid w:val="00E36337"/>
    <w:rsid w:val="00E7055F"/>
    <w:rsid w:val="00E82FBD"/>
    <w:rsid w:val="00E85143"/>
    <w:rsid w:val="00EA1058"/>
    <w:rsid w:val="00EB72AD"/>
    <w:rsid w:val="00EC2489"/>
    <w:rsid w:val="00EC37A1"/>
    <w:rsid w:val="00ED2A98"/>
    <w:rsid w:val="00EF14F2"/>
    <w:rsid w:val="00EF3DC4"/>
    <w:rsid w:val="00F27D93"/>
    <w:rsid w:val="00F31681"/>
    <w:rsid w:val="00F44452"/>
    <w:rsid w:val="00F76072"/>
    <w:rsid w:val="00FA2899"/>
    <w:rsid w:val="00FA6250"/>
    <w:rsid w:val="00FB001B"/>
    <w:rsid w:val="00FC02C0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1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2016-10-17T10:38:00Z</dcterms:created>
  <dcterms:modified xsi:type="dcterms:W3CDTF">2016-10-18T09:18:00Z</dcterms:modified>
</cp:coreProperties>
</file>